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75527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del NABBE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58FA9002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Lichfield.</w:t>
      </w:r>
    </w:p>
    <w:p w14:paraId="1F738A93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7E7D2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A52288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Dec.1403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the port of Bristol and in all adjacent</w:t>
      </w:r>
    </w:p>
    <w:p w14:paraId="1E2A7A93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ports and places.    (C.F.R. 1399-1405 p.237)</w:t>
      </w:r>
    </w:p>
    <w:p w14:paraId="5EAD1199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88FD44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8D5A6" w14:textId="77777777" w:rsidR="00DB4EAD" w:rsidRDefault="00DB4EAD" w:rsidP="00DB4E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6204DC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64AD8" w14:textId="77777777" w:rsidR="00DB4EAD" w:rsidRDefault="00DB4EAD" w:rsidP="009139A6">
      <w:r>
        <w:separator/>
      </w:r>
    </w:p>
  </w:endnote>
  <w:endnote w:type="continuationSeparator" w:id="0">
    <w:p w14:paraId="78D5855D" w14:textId="77777777" w:rsidR="00DB4EAD" w:rsidRDefault="00DB4E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85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A8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58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E3A8" w14:textId="77777777" w:rsidR="00DB4EAD" w:rsidRDefault="00DB4EAD" w:rsidP="009139A6">
      <w:r>
        <w:separator/>
      </w:r>
    </w:p>
  </w:footnote>
  <w:footnote w:type="continuationSeparator" w:id="0">
    <w:p w14:paraId="36BE2DA2" w14:textId="77777777" w:rsidR="00DB4EAD" w:rsidRDefault="00DB4E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0E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41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58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EA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4EA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7BDC"/>
  <w15:chartTrackingRefBased/>
  <w15:docId w15:val="{B3CAD136-5256-4136-88A4-8385E70B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2021-06-21T09:22:00Z</dcterms:created>
  <dcterms:modified xsi:type="dcterms:W3CDTF">2021-06-21T09:22:00Z</dcterms:modified>
</cp:coreProperties>
</file>